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8AC" w:rsidRPr="008F7723" w:rsidRDefault="003E68AC" w:rsidP="00AC66A2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8F7723">
        <w:rPr>
          <w:rFonts w:ascii="Times New Roman" w:hAnsi="Times New Roman"/>
          <w:sz w:val="28"/>
          <w:szCs w:val="24"/>
        </w:rPr>
        <w:t xml:space="preserve">Приложение </w:t>
      </w:r>
      <w:r>
        <w:rPr>
          <w:rFonts w:ascii="Times New Roman" w:hAnsi="Times New Roman"/>
          <w:sz w:val="28"/>
          <w:szCs w:val="24"/>
        </w:rPr>
        <w:t>16</w:t>
      </w:r>
    </w:p>
    <w:p w:rsidR="003E68AC" w:rsidRPr="008F7723" w:rsidRDefault="003E68AC" w:rsidP="00AC66A2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8F7723">
        <w:rPr>
          <w:rFonts w:ascii="Times New Roman" w:hAnsi="Times New Roman"/>
          <w:sz w:val="28"/>
          <w:szCs w:val="24"/>
        </w:rPr>
        <w:tab/>
      </w:r>
      <w:r w:rsidRPr="008F7723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8F7723">
        <w:rPr>
          <w:rFonts w:ascii="Times New Roman" w:hAnsi="Times New Roman"/>
          <w:sz w:val="28"/>
          <w:szCs w:val="24"/>
        </w:rPr>
        <w:t xml:space="preserve"> Пыть-Яха</w:t>
      </w:r>
    </w:p>
    <w:p w:rsidR="003E68AC" w:rsidRPr="008F7723" w:rsidRDefault="003E68AC" w:rsidP="00AC66A2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/>
          <w:sz w:val="28"/>
          <w:szCs w:val="24"/>
        </w:rPr>
        <w:tab/>
      </w:r>
      <w:r w:rsidRPr="008F7723">
        <w:rPr>
          <w:rFonts w:ascii="Times New Roman" w:hAnsi="Times New Roman"/>
          <w:sz w:val="28"/>
          <w:szCs w:val="24"/>
        </w:rPr>
        <w:tab/>
        <w:t>от</w:t>
      </w:r>
      <w:r>
        <w:rPr>
          <w:rFonts w:ascii="Times New Roman" w:hAnsi="Times New Roman"/>
          <w:sz w:val="28"/>
          <w:szCs w:val="24"/>
        </w:rPr>
        <w:t xml:space="preserve"> 10.12.2021</w:t>
      </w:r>
      <w:r w:rsidRPr="008F7723">
        <w:rPr>
          <w:rFonts w:ascii="Times New Roman" w:hAnsi="Times New Roman"/>
          <w:sz w:val="28"/>
          <w:szCs w:val="24"/>
        </w:rPr>
        <w:t xml:space="preserve"> №</w:t>
      </w:r>
      <w:r>
        <w:rPr>
          <w:rFonts w:ascii="Times New Roman" w:hAnsi="Times New Roman"/>
          <w:sz w:val="28"/>
          <w:szCs w:val="24"/>
        </w:rPr>
        <w:t xml:space="preserve"> 32    </w:t>
      </w:r>
      <w:r w:rsidRPr="008F7723">
        <w:rPr>
          <w:rFonts w:ascii="Times New Roman" w:hAnsi="Times New Roman"/>
          <w:sz w:val="28"/>
          <w:szCs w:val="24"/>
        </w:rPr>
        <w:t xml:space="preserve"> </w:t>
      </w:r>
    </w:p>
    <w:p w:rsidR="003E68AC" w:rsidRPr="008F7723" w:rsidRDefault="003E68AC" w:rsidP="007C519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3E68AC" w:rsidRDefault="003E68AC" w:rsidP="002421F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hAnsi="Times New Roman"/>
          <w:color w:val="000000"/>
          <w:sz w:val="28"/>
          <w:szCs w:val="24"/>
          <w:lang w:eastAsia="ru-RU"/>
        </w:rPr>
        <w:t>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3</w:t>
      </w:r>
      <w:r w:rsidRPr="008F7723">
        <w:rPr>
          <w:rFonts w:ascii="Times New Roman" w:hAnsi="Times New Roman"/>
          <w:color w:val="000000"/>
          <w:sz w:val="28"/>
          <w:szCs w:val="24"/>
          <w:lang w:eastAsia="ru-RU"/>
        </w:rPr>
        <w:t>-202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4</w:t>
      </w:r>
      <w:r w:rsidRPr="008F7723">
        <w:rPr>
          <w:rFonts w:ascii="Times New Roman" w:hAnsi="Times New Roman"/>
          <w:color w:val="000000"/>
          <w:sz w:val="28"/>
          <w:szCs w:val="24"/>
          <w:lang w:eastAsia="ru-RU"/>
        </w:rPr>
        <w:t>годы</w:t>
      </w:r>
    </w:p>
    <w:p w:rsidR="003E68AC" w:rsidRPr="008F7723" w:rsidRDefault="003E68AC" w:rsidP="002421F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3E68AC" w:rsidRPr="008F7723" w:rsidRDefault="003E68AC" w:rsidP="002421F7">
      <w:pPr>
        <w:spacing w:after="0" w:line="240" w:lineRule="auto"/>
        <w:ind w:right="-2"/>
        <w:jc w:val="right"/>
        <w:rPr>
          <w:sz w:val="28"/>
          <w:szCs w:val="24"/>
        </w:rPr>
      </w:pPr>
      <w:r w:rsidRPr="008F7723">
        <w:rPr>
          <w:rFonts w:ascii="Times New Roman" w:hAnsi="Times New Roman"/>
          <w:sz w:val="28"/>
          <w:szCs w:val="24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6"/>
        <w:gridCol w:w="5450"/>
        <w:gridCol w:w="1188"/>
        <w:gridCol w:w="1186"/>
      </w:tblGrid>
      <w:tr w:rsidR="003E68AC" w:rsidRPr="007F70B1" w:rsidTr="007F70B1">
        <w:trPr>
          <w:cantSplit/>
          <w:trHeight w:val="20"/>
          <w:tblHeader/>
        </w:trPr>
        <w:tc>
          <w:tcPr>
            <w:tcW w:w="1246" w:type="pct"/>
            <w:vMerge w:val="restar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615" w:type="pct"/>
            <w:vMerge w:val="restar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139" w:type="pct"/>
            <w:gridSpan w:val="2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3E68AC" w:rsidRPr="007F70B1" w:rsidTr="007F70B1">
        <w:trPr>
          <w:cantSplit/>
          <w:trHeight w:val="20"/>
          <w:tblHeader/>
        </w:trPr>
        <w:tc>
          <w:tcPr>
            <w:tcW w:w="1246" w:type="pct"/>
            <w:vMerge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5" w:type="pct"/>
            <w:vMerge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</w:tr>
      <w:tr w:rsidR="003E68AC" w:rsidRPr="007F70B1" w:rsidTr="007F70B1">
        <w:trPr>
          <w:cantSplit/>
          <w:trHeight w:val="20"/>
          <w:tblHeader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15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1 981 050,6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1 959 154,1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1 981 050,6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1 959 154,1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263 103,4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б</w:t>
            </w:r>
            <w:bookmarkStart w:id="0" w:name="_GoBack"/>
            <w:bookmarkEnd w:id="0"/>
            <w:r w:rsidRPr="007F70B1">
              <w:rPr>
                <w:rFonts w:ascii="Times New Roman" w:hAnsi="Times New Roman"/>
                <w:sz w:val="20"/>
                <w:szCs w:val="20"/>
              </w:rPr>
              <w:t>юджетной системы Российской Федерации (межбюджетные субсидии)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132 483,7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150 788,1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377,38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439,1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377,38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439,1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36 710,0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35 707,1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36 710,0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7 435,9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7 409,1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11 045,9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11 045,9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12 699,9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000 2 02 25590 00 0000 150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000 2 02 25590 04 0000 150</w:t>
            </w:r>
          </w:p>
        </w:tc>
        <w:tc>
          <w:tcPr>
            <w:tcW w:w="2615" w:type="pct"/>
            <w:vAlign w:val="bottom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техническое оснащение муниципальных музеев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480,9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70B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96 369,5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96 369,5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1 511 596,7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1 506 928,3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 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570" w:type="pct"/>
            <w:noWrap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39 451,8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38 334,3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570" w:type="pct"/>
            <w:vAlign w:val="center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3E68AC" w:rsidRPr="007F70B1" w:rsidTr="007F70B1">
        <w:trPr>
          <w:cantSplit/>
          <w:trHeight w:val="20"/>
        </w:trPr>
        <w:tc>
          <w:tcPr>
            <w:tcW w:w="1246" w:type="pct"/>
          </w:tcPr>
          <w:p w:rsidR="003E68AC" w:rsidRPr="007F70B1" w:rsidRDefault="003E68AC" w:rsidP="007F70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615" w:type="pct"/>
          </w:tcPr>
          <w:p w:rsidR="003E68AC" w:rsidRPr="007F70B1" w:rsidRDefault="003E68AC" w:rsidP="007F7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570" w:type="pct"/>
          </w:tcPr>
          <w:p w:rsidR="003E68AC" w:rsidRPr="007F70B1" w:rsidRDefault="003E68AC" w:rsidP="007F70B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70B1">
              <w:rPr>
                <w:rFonts w:ascii="Times New Roman" w:hAnsi="Times New Roman"/>
                <w:sz w:val="20"/>
                <w:szCs w:val="20"/>
                <w:lang w:eastAsia="ru-RU"/>
              </w:rPr>
              <w:t>1 149,2</w:t>
            </w:r>
          </w:p>
        </w:tc>
      </w:tr>
    </w:tbl>
    <w:p w:rsidR="003E68AC" w:rsidRPr="006461CB" w:rsidRDefault="003E68AC">
      <w:pPr>
        <w:rPr>
          <w:rFonts w:ascii="Times New Roman" w:hAnsi="Times New Roman"/>
          <w:sz w:val="24"/>
          <w:szCs w:val="24"/>
        </w:rPr>
      </w:pPr>
    </w:p>
    <w:sectPr w:rsidR="003E68AC" w:rsidRPr="006461CB" w:rsidSect="00287B2E">
      <w:headerReference w:type="default" r:id="rId6"/>
      <w:pgSz w:w="11906" w:h="16838"/>
      <w:pgMar w:top="1134" w:right="851" w:bottom="567" w:left="851" w:header="283" w:footer="708" w:gutter="0"/>
      <w:pgNumType w:start="24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8AC" w:rsidRDefault="003E68AC" w:rsidP="008F7723">
      <w:pPr>
        <w:spacing w:after="0" w:line="240" w:lineRule="auto"/>
      </w:pPr>
      <w:r>
        <w:separator/>
      </w:r>
    </w:p>
  </w:endnote>
  <w:endnote w:type="continuationSeparator" w:id="0">
    <w:p w:rsidR="003E68AC" w:rsidRDefault="003E68AC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8AC" w:rsidRDefault="003E68AC" w:rsidP="008F7723">
      <w:pPr>
        <w:spacing w:after="0" w:line="240" w:lineRule="auto"/>
      </w:pPr>
      <w:r>
        <w:separator/>
      </w:r>
    </w:p>
  </w:footnote>
  <w:footnote w:type="continuationSeparator" w:id="0">
    <w:p w:rsidR="003E68AC" w:rsidRDefault="003E68AC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8AC" w:rsidRPr="00287B2E" w:rsidRDefault="003E68AC">
    <w:pPr>
      <w:pStyle w:val="Header"/>
      <w:jc w:val="right"/>
      <w:rPr>
        <w:rFonts w:ascii="Times New Roman" w:hAnsi="Times New Roman"/>
        <w:sz w:val="24"/>
        <w:szCs w:val="24"/>
      </w:rPr>
    </w:pPr>
    <w:r w:rsidRPr="00287B2E">
      <w:rPr>
        <w:rFonts w:ascii="Times New Roman" w:hAnsi="Times New Roman"/>
        <w:sz w:val="24"/>
        <w:szCs w:val="24"/>
      </w:rPr>
      <w:fldChar w:fldCharType="begin"/>
    </w:r>
    <w:r w:rsidRPr="00287B2E">
      <w:rPr>
        <w:rFonts w:ascii="Times New Roman" w:hAnsi="Times New Roman"/>
        <w:sz w:val="24"/>
        <w:szCs w:val="24"/>
      </w:rPr>
      <w:instrText>PAGE   \* MERGEFORMAT</w:instrText>
    </w:r>
    <w:r w:rsidRPr="00287B2E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246</w:t>
    </w:r>
    <w:r w:rsidRPr="00287B2E">
      <w:rPr>
        <w:rFonts w:ascii="Times New Roman" w:hAnsi="Times New Roman"/>
        <w:sz w:val="24"/>
        <w:szCs w:val="24"/>
      </w:rPr>
      <w:fldChar w:fldCharType="end"/>
    </w:r>
  </w:p>
  <w:p w:rsidR="003E68AC" w:rsidRDefault="003E68A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61CB"/>
    <w:rsid w:val="00080714"/>
    <w:rsid w:val="000F3819"/>
    <w:rsid w:val="00107CB7"/>
    <w:rsid w:val="00152E40"/>
    <w:rsid w:val="00183CAC"/>
    <w:rsid w:val="001C2B5A"/>
    <w:rsid w:val="001E1D1A"/>
    <w:rsid w:val="002421F7"/>
    <w:rsid w:val="00287B2E"/>
    <w:rsid w:val="00294BE3"/>
    <w:rsid w:val="0032633A"/>
    <w:rsid w:val="003E68AC"/>
    <w:rsid w:val="004B05AF"/>
    <w:rsid w:val="00514055"/>
    <w:rsid w:val="005C0325"/>
    <w:rsid w:val="005C7027"/>
    <w:rsid w:val="005D6530"/>
    <w:rsid w:val="006461CB"/>
    <w:rsid w:val="006617B8"/>
    <w:rsid w:val="006618B2"/>
    <w:rsid w:val="006E0826"/>
    <w:rsid w:val="006E77D0"/>
    <w:rsid w:val="00782E17"/>
    <w:rsid w:val="00785858"/>
    <w:rsid w:val="007C5190"/>
    <w:rsid w:val="007F70B1"/>
    <w:rsid w:val="00826CE2"/>
    <w:rsid w:val="008F7723"/>
    <w:rsid w:val="00AC66A2"/>
    <w:rsid w:val="00B3674B"/>
    <w:rsid w:val="00BF1CEE"/>
    <w:rsid w:val="00C01538"/>
    <w:rsid w:val="00D86EB6"/>
    <w:rsid w:val="00F421FA"/>
    <w:rsid w:val="00F820FE"/>
    <w:rsid w:val="00F94BF5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530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461C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6EB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F772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F772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1142</Words>
  <Characters>6515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user</cp:lastModifiedBy>
  <cp:revision>4</cp:revision>
  <cp:lastPrinted>2021-12-10T11:06:00Z</cp:lastPrinted>
  <dcterms:created xsi:type="dcterms:W3CDTF">2021-12-09T12:45:00Z</dcterms:created>
  <dcterms:modified xsi:type="dcterms:W3CDTF">2021-12-10T11:06:00Z</dcterms:modified>
</cp:coreProperties>
</file>